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C673A" w14:textId="77777777" w:rsidR="00336E8C" w:rsidRDefault="00336E8C" w:rsidP="00336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BATEMAN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151215F" w14:textId="77777777" w:rsidR="00336E8C" w:rsidRDefault="00336E8C" w:rsidP="00336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Swafham</w:t>
      </w:r>
      <w:proofErr w:type="spellEnd"/>
      <w:r>
        <w:rPr>
          <w:rFonts w:cs="Times New Roman"/>
          <w:szCs w:val="24"/>
        </w:rPr>
        <w:t>, Norfolk. Husbandman.</w:t>
      </w:r>
    </w:p>
    <w:p w14:paraId="7079F261" w14:textId="77777777" w:rsidR="00336E8C" w:rsidRDefault="00336E8C" w:rsidP="00336E8C">
      <w:pPr>
        <w:pStyle w:val="NoSpacing"/>
        <w:rPr>
          <w:rFonts w:cs="Times New Roman"/>
          <w:szCs w:val="24"/>
        </w:rPr>
      </w:pPr>
    </w:p>
    <w:p w14:paraId="11546E46" w14:textId="77777777" w:rsidR="00336E8C" w:rsidRDefault="00336E8C" w:rsidP="00336E8C">
      <w:pPr>
        <w:pStyle w:val="NoSpacing"/>
        <w:rPr>
          <w:rFonts w:cs="Times New Roman"/>
          <w:szCs w:val="24"/>
        </w:rPr>
      </w:pPr>
    </w:p>
    <w:p w14:paraId="6F1730CB" w14:textId="77777777" w:rsidR="00336E8C" w:rsidRDefault="00336E8C" w:rsidP="00336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Palle</w:t>
      </w:r>
      <w:proofErr w:type="spellEnd"/>
      <w:r>
        <w:rPr>
          <w:rFonts w:cs="Times New Roman"/>
          <w:szCs w:val="24"/>
        </w:rPr>
        <w:t xml:space="preserve">, Prior of </w:t>
      </w:r>
      <w:proofErr w:type="spellStart"/>
      <w:r>
        <w:rPr>
          <w:rFonts w:cs="Times New Roman"/>
          <w:szCs w:val="24"/>
        </w:rPr>
        <w:t>Westacres</w:t>
      </w:r>
      <w:proofErr w:type="spellEnd"/>
      <w:r>
        <w:rPr>
          <w:rFonts w:cs="Times New Roman"/>
          <w:szCs w:val="24"/>
        </w:rPr>
        <w:t>, Norfolk(q.v.), brought a plaint of debt</w:t>
      </w:r>
    </w:p>
    <w:p w14:paraId="67B7D2E1" w14:textId="77777777" w:rsidR="00336E8C" w:rsidRDefault="00336E8C" w:rsidP="00336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him, William Bateman of </w:t>
      </w:r>
      <w:proofErr w:type="spellStart"/>
      <w:r>
        <w:rPr>
          <w:rFonts w:cs="Times New Roman"/>
          <w:szCs w:val="24"/>
        </w:rPr>
        <w:t>Oxburgh</w:t>
      </w:r>
      <w:proofErr w:type="spellEnd"/>
      <w:r>
        <w:rPr>
          <w:rFonts w:cs="Times New Roman"/>
          <w:szCs w:val="24"/>
        </w:rPr>
        <w:t xml:space="preserve">(q.v.) and John Bateman of </w:t>
      </w:r>
    </w:p>
    <w:p w14:paraId="1221FAC0" w14:textId="77777777" w:rsidR="00336E8C" w:rsidRDefault="00336E8C" w:rsidP="00336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Swafham</w:t>
      </w:r>
      <w:proofErr w:type="spellEnd"/>
      <w:r>
        <w:rPr>
          <w:rFonts w:cs="Times New Roman"/>
          <w:szCs w:val="24"/>
        </w:rPr>
        <w:t>(q.v.).</w:t>
      </w:r>
    </w:p>
    <w:p w14:paraId="3C9D58A3" w14:textId="77777777" w:rsidR="00336E8C" w:rsidRDefault="00336E8C" w:rsidP="00336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B5E4A97" w14:textId="77777777" w:rsidR="00336E8C" w:rsidRDefault="00336E8C" w:rsidP="00336E8C">
      <w:pPr>
        <w:pStyle w:val="NoSpacing"/>
        <w:rPr>
          <w:rFonts w:cs="Times New Roman"/>
          <w:szCs w:val="24"/>
        </w:rPr>
      </w:pPr>
    </w:p>
    <w:p w14:paraId="6B6079D7" w14:textId="77777777" w:rsidR="00336E8C" w:rsidRDefault="00336E8C" w:rsidP="00336E8C">
      <w:pPr>
        <w:pStyle w:val="NoSpacing"/>
        <w:rPr>
          <w:rFonts w:cs="Times New Roman"/>
          <w:szCs w:val="24"/>
        </w:rPr>
      </w:pPr>
    </w:p>
    <w:p w14:paraId="6F2F1807" w14:textId="77777777" w:rsidR="00336E8C" w:rsidRDefault="00336E8C" w:rsidP="00336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September 2022</w:t>
      </w:r>
    </w:p>
    <w:p w14:paraId="7461A8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9ADB2" w14:textId="77777777" w:rsidR="00336E8C" w:rsidRDefault="00336E8C" w:rsidP="009139A6">
      <w:r>
        <w:separator/>
      </w:r>
    </w:p>
  </w:endnote>
  <w:endnote w:type="continuationSeparator" w:id="0">
    <w:p w14:paraId="2CF532B5" w14:textId="77777777" w:rsidR="00336E8C" w:rsidRDefault="00336E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73A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30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32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CFFB0" w14:textId="77777777" w:rsidR="00336E8C" w:rsidRDefault="00336E8C" w:rsidP="009139A6">
      <w:r>
        <w:separator/>
      </w:r>
    </w:p>
  </w:footnote>
  <w:footnote w:type="continuationSeparator" w:id="0">
    <w:p w14:paraId="6363A0A1" w14:textId="77777777" w:rsidR="00336E8C" w:rsidRDefault="00336E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F9E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94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AF6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E8C"/>
    <w:rsid w:val="000666E0"/>
    <w:rsid w:val="002510B7"/>
    <w:rsid w:val="00336E8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C718A"/>
  <w15:chartTrackingRefBased/>
  <w15:docId w15:val="{F3CC8D44-2593-41FB-855D-7C6F07E59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36E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2022-11-23T19:04:00Z</dcterms:created>
  <dcterms:modified xsi:type="dcterms:W3CDTF">2022-11-23T19:04:00Z</dcterms:modified>
</cp:coreProperties>
</file>